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492C" w:rsidRDefault="0064492C" w:rsidP="006449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MASON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4492C" w:rsidRDefault="0064492C" w:rsidP="006449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Cirencester, Gloucestershire. Inn holder.</w:t>
      </w:r>
    </w:p>
    <w:p w:rsidR="0064492C" w:rsidRDefault="0064492C" w:rsidP="0064492C">
      <w:pPr>
        <w:rPr>
          <w:rFonts w:ascii="Times New Roman" w:hAnsi="Times New Roman" w:cs="Times New Roman"/>
        </w:rPr>
      </w:pPr>
    </w:p>
    <w:p w:rsidR="0064492C" w:rsidRDefault="0064492C" w:rsidP="0064492C">
      <w:pPr>
        <w:rPr>
          <w:rFonts w:ascii="Times New Roman" w:hAnsi="Times New Roman" w:cs="Times New Roman"/>
        </w:rPr>
      </w:pPr>
    </w:p>
    <w:p w:rsidR="0064492C" w:rsidRDefault="0064492C" w:rsidP="006449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Dormer(q.v.) brought a plaint of debt against him.</w:t>
      </w:r>
    </w:p>
    <w:p w:rsidR="0064492C" w:rsidRDefault="0064492C" w:rsidP="006449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64492C" w:rsidRDefault="0064492C" w:rsidP="0064492C">
      <w:pPr>
        <w:rPr>
          <w:rFonts w:ascii="Times New Roman" w:hAnsi="Times New Roman" w:cs="Times New Roman"/>
        </w:rPr>
      </w:pPr>
    </w:p>
    <w:p w:rsidR="0064492C" w:rsidRDefault="0064492C" w:rsidP="0064492C">
      <w:pPr>
        <w:rPr>
          <w:rFonts w:ascii="Times New Roman" w:hAnsi="Times New Roman" w:cs="Times New Roman"/>
        </w:rPr>
      </w:pPr>
    </w:p>
    <w:p w:rsidR="0064492C" w:rsidRDefault="0064492C" w:rsidP="006449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September 2017</w:t>
      </w:r>
    </w:p>
    <w:p w:rsidR="006B2F86" w:rsidRPr="00E71FC3" w:rsidRDefault="0064492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492C" w:rsidRDefault="0064492C" w:rsidP="00E71FC3">
      <w:r>
        <w:separator/>
      </w:r>
    </w:p>
  </w:endnote>
  <w:endnote w:type="continuationSeparator" w:id="0">
    <w:p w:rsidR="0064492C" w:rsidRDefault="0064492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492C" w:rsidRDefault="0064492C" w:rsidP="00E71FC3">
      <w:r>
        <w:separator/>
      </w:r>
    </w:p>
  </w:footnote>
  <w:footnote w:type="continuationSeparator" w:id="0">
    <w:p w:rsidR="0064492C" w:rsidRDefault="0064492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92C"/>
    <w:rsid w:val="001A7C09"/>
    <w:rsid w:val="00577BD5"/>
    <w:rsid w:val="0064492C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C90A55-861C-49A6-9ED4-C565335AC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492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449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2017-09-24T19:52:00Z</dcterms:created>
  <dcterms:modified xsi:type="dcterms:W3CDTF">2017-09-24T19:52:00Z</dcterms:modified>
</cp:coreProperties>
</file>